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63B" w:rsidRDefault="00FE163B" w:rsidP="008A0A06">
      <w:pPr>
        <w:pStyle w:val="ConsPlusTitle"/>
        <w:widowControl/>
        <w:outlineLvl w:val="0"/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1.05pt;margin-top:23.55pt;width:50.35pt;height:64.75pt;z-index:251658240;mso-wrap-distance-left:9.05pt;mso-wrap-distance-right:9.05pt" filled="t">
            <v:fill color2="black"/>
            <v:imagedata r:id="rId5" o:title=""/>
            <w10:wrap type="topAndBottom"/>
          </v:shape>
        </w:pict>
      </w:r>
    </w:p>
    <w:p w:rsidR="00FE163B" w:rsidRDefault="00FE163B" w:rsidP="00AB1EFF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МУНИЦИПАЛЬНОЕ СОБРАНИЕ</w:t>
      </w:r>
    </w:p>
    <w:p w:rsidR="00FE163B" w:rsidRDefault="00FE163B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FE163B" w:rsidRDefault="00FE163B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FE163B" w:rsidRDefault="00FE163B" w:rsidP="00AB1EFF">
      <w:pPr>
        <w:pStyle w:val="ConsPlusTitle"/>
        <w:widowControl/>
        <w:jc w:val="center"/>
        <w:rPr>
          <w:sz w:val="28"/>
          <w:szCs w:val="28"/>
        </w:rPr>
      </w:pPr>
    </w:p>
    <w:p w:rsidR="00FE163B" w:rsidRDefault="00FE163B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FE163B" w:rsidRDefault="00FE163B" w:rsidP="00AB1EFF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27 февраля 2015 г. № 274</w:t>
      </w:r>
    </w:p>
    <w:p w:rsidR="00FE163B" w:rsidRDefault="00FE163B" w:rsidP="00AB1EFF">
      <w:pPr>
        <w:pStyle w:val="ConsPlusTitle"/>
        <w:spacing w:line="360" w:lineRule="exact"/>
        <w:jc w:val="center"/>
        <w:rPr>
          <w:sz w:val="28"/>
          <w:szCs w:val="28"/>
        </w:rPr>
      </w:pPr>
    </w:p>
    <w:p w:rsidR="00FE163B" w:rsidRDefault="00FE163B" w:rsidP="00E41A89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муниципального Собрания Новобурасского муниципального района от 20.12.2011 г №51 «Об утверждении перечня услуг, которые являются необходимыми и обязательными для предоставления администрацией Новобурасского муниципального района муниципальных услуг и предоставляются организациями, участвующими в предоставлении муниципальных услуг, и об установлении порядка определения размера платы за их оказание»</w:t>
      </w:r>
    </w:p>
    <w:p w:rsidR="00FE163B" w:rsidRDefault="00FE163B" w:rsidP="008874B5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FE163B" w:rsidRPr="008A0A06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A06">
        <w:rPr>
          <w:rFonts w:ascii="Times New Roman" w:hAnsi="Times New Roman"/>
          <w:sz w:val="28"/>
          <w:szCs w:val="28"/>
        </w:rPr>
        <w:t xml:space="preserve">В соответствии со статьей 9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8A0A06">
          <w:rPr>
            <w:rFonts w:ascii="Times New Roman" w:hAnsi="Times New Roman"/>
            <w:sz w:val="28"/>
            <w:szCs w:val="28"/>
          </w:rPr>
          <w:t>2010 г</w:t>
        </w:r>
      </w:smartTag>
      <w:r w:rsidRPr="008A0A06">
        <w:rPr>
          <w:rFonts w:ascii="Times New Roman" w:hAnsi="Times New Roman"/>
          <w:sz w:val="28"/>
          <w:szCs w:val="28"/>
        </w:rPr>
        <w:t>. № 210-ФЗ «Об организации предоставления государственных и муниципальных услуг» муниципальное Собрание решило:</w:t>
      </w:r>
    </w:p>
    <w:p w:rsidR="00FE163B" w:rsidRPr="008A0A06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A06">
        <w:rPr>
          <w:rFonts w:ascii="Times New Roman" w:hAnsi="Times New Roman"/>
          <w:sz w:val="28"/>
          <w:szCs w:val="28"/>
        </w:rPr>
        <w:t>1. Внести изменения в приложение № 1 к решению муниципального Собрания  Новобурасского муниципального района от 20.12.2011 г № 51 «Об утверждении перечня услуг, которые являются необходимыми и обязательными для предоставления администрацией Новобурасского муниципального района муниципальных услуг и предоставляются организациями, участвующими в предоставлении муниципальных услуг, и об установлении порядка определения размера платы за их оказание», изложив его в новой редакции согласно приложению.</w:t>
      </w:r>
    </w:p>
    <w:p w:rsidR="00FE163B" w:rsidRPr="008A0A06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A06">
        <w:rPr>
          <w:rFonts w:ascii="Times New Roman" w:hAnsi="Times New Roman"/>
          <w:sz w:val="28"/>
          <w:szCs w:val="28"/>
        </w:rPr>
        <w:t>2. Перечень услуг, которые являются необходимыми и обязательными для предоставления муниципальных услуг органами местного самоуправления Новобурасского муниципального района, разместить на официальном сайте администрации Новобурасского муниципального района.</w:t>
      </w:r>
    </w:p>
    <w:p w:rsidR="00FE163B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A06">
        <w:rPr>
          <w:rFonts w:ascii="Times New Roman" w:hAnsi="Times New Roman"/>
          <w:sz w:val="28"/>
          <w:szCs w:val="28"/>
        </w:rPr>
        <w:t xml:space="preserve">3.Признать утратившим силу решение муниципального Собрания Новобурасского муниципального района от 6 апреля </w:t>
      </w:r>
      <w:smartTag w:uri="urn:schemas-microsoft-com:office:smarttags" w:element="metricconverter">
        <w:smartTagPr>
          <w:attr w:name="ProductID" w:val="2012 г"/>
        </w:smartTagPr>
        <w:r w:rsidRPr="008A0A06">
          <w:rPr>
            <w:rFonts w:ascii="Times New Roman" w:hAnsi="Times New Roman"/>
            <w:sz w:val="28"/>
            <w:szCs w:val="28"/>
          </w:rPr>
          <w:t>2012 г</w:t>
        </w:r>
      </w:smartTag>
      <w:r w:rsidRPr="008A0A06">
        <w:rPr>
          <w:rFonts w:ascii="Times New Roman" w:hAnsi="Times New Roman"/>
          <w:sz w:val="28"/>
          <w:szCs w:val="28"/>
        </w:rPr>
        <w:t>. № 68 «О внесении изменений в решение муниципального Собрания Новобурасского муниципального района от 20.12.2011 г №51 «Об утверждении перечня услуг, которые являются необходимыми и обязательными для предоставления администрацией Новобурасского муниципального района муниципальных услуг и предоставляются организациями, участвующими в предоставлении муниципальных услуг, и об установлении порядка определения размера платы за их оказание»».</w:t>
      </w:r>
    </w:p>
    <w:p w:rsidR="00FE163B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3B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3B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3B" w:rsidRPr="008A0A06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163B" w:rsidRPr="008A0A06" w:rsidRDefault="00FE163B" w:rsidP="008A0A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0A06">
        <w:rPr>
          <w:rFonts w:ascii="Times New Roman" w:hAnsi="Times New Roman"/>
          <w:sz w:val="28"/>
          <w:szCs w:val="28"/>
        </w:rPr>
        <w:t>4. Настоящее решение вступает в силу со дня его официального опубликования в МУП «Редакция Новобурасской районной газеты «Наше время».</w:t>
      </w:r>
    </w:p>
    <w:p w:rsidR="00FE163B" w:rsidRDefault="00FE163B" w:rsidP="00413DE9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FE163B" w:rsidRDefault="00FE163B" w:rsidP="00413DE9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Ю.И.Батраев</w:t>
      </w:r>
    </w:p>
    <w:p w:rsidR="00FE163B" w:rsidRDefault="00FE163B" w:rsidP="00413DE9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Default="00FE163B" w:rsidP="00413DE9">
      <w:pPr>
        <w:pStyle w:val="NoSpacing"/>
        <w:rPr>
          <w:rFonts w:ascii="Times New Roman" w:hAnsi="Times New Roman"/>
          <w:sz w:val="28"/>
          <w:szCs w:val="28"/>
        </w:rPr>
      </w:pPr>
    </w:p>
    <w:p w:rsidR="00FE163B" w:rsidRPr="008874B5" w:rsidRDefault="00FE163B" w:rsidP="008874B5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FE163B" w:rsidRPr="008874B5" w:rsidRDefault="00FE163B" w:rsidP="008874B5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sz w:val="28"/>
          <w:szCs w:val="28"/>
        </w:rPr>
        <w:t>к решению муниципального</w:t>
      </w:r>
    </w:p>
    <w:p w:rsidR="00FE163B" w:rsidRPr="008874B5" w:rsidRDefault="00FE163B" w:rsidP="008874B5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sz w:val="28"/>
          <w:szCs w:val="28"/>
        </w:rPr>
        <w:t>Собрания Новобурасского  муниципального</w:t>
      </w:r>
    </w:p>
    <w:p w:rsidR="00FE163B" w:rsidRPr="008874B5" w:rsidRDefault="00FE163B" w:rsidP="008874B5">
      <w:pPr>
        <w:pStyle w:val="NoSpacing"/>
        <w:jc w:val="right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spacing w:val="-6"/>
          <w:sz w:val="28"/>
          <w:szCs w:val="28"/>
        </w:rPr>
        <w:t>района Саратовской области</w:t>
      </w:r>
    </w:p>
    <w:p w:rsidR="00FE163B" w:rsidRPr="008874B5" w:rsidRDefault="00FE163B" w:rsidP="008874B5">
      <w:pPr>
        <w:pStyle w:val="NoSpacing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февраля 2015 г.</w:t>
      </w:r>
      <w:r w:rsidRPr="008874B5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274</w:t>
      </w:r>
    </w:p>
    <w:p w:rsidR="00FE163B" w:rsidRPr="008A0A06" w:rsidRDefault="00FE163B" w:rsidP="00413DE9">
      <w:pPr>
        <w:shd w:val="clear" w:color="auto" w:fill="FFFFFF"/>
        <w:spacing w:before="264" w:line="283" w:lineRule="exact"/>
        <w:ind w:left="2434" w:hanging="2078"/>
        <w:rPr>
          <w:rFonts w:ascii="Times New Roman" w:hAnsi="Times New Roman"/>
          <w:b/>
          <w:sz w:val="28"/>
          <w:szCs w:val="28"/>
        </w:rPr>
      </w:pPr>
      <w:r w:rsidRPr="008A0A06">
        <w:rPr>
          <w:rFonts w:ascii="Times New Roman" w:hAnsi="Times New Roman"/>
          <w:b/>
          <w:spacing w:val="3"/>
          <w:sz w:val="28"/>
          <w:szCs w:val="28"/>
        </w:rPr>
        <w:t xml:space="preserve">Перечень услуг, которые являются необходимыми и обязательными для </w:t>
      </w:r>
      <w:r w:rsidRPr="008A0A06">
        <w:rPr>
          <w:rFonts w:ascii="Times New Roman" w:hAnsi="Times New Roman"/>
          <w:b/>
          <w:spacing w:val="4"/>
          <w:sz w:val="28"/>
          <w:szCs w:val="28"/>
        </w:rPr>
        <w:t>предоставления муниципальных услуг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 w:rsidRPr="007240CF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40CF">
        <w:rPr>
          <w:rFonts w:ascii="Times New Roman" w:hAnsi="Times New Roman"/>
          <w:sz w:val="28"/>
          <w:szCs w:val="28"/>
        </w:rPr>
        <w:t>Проведение топографической или геодезической съемки земельного участка.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pacing w:val="-5"/>
          <w:sz w:val="28"/>
          <w:szCs w:val="28"/>
        </w:rPr>
      </w:pPr>
      <w:r w:rsidRPr="007240CF">
        <w:rPr>
          <w:rFonts w:ascii="Times New Roman" w:hAnsi="Times New Roman"/>
          <w:spacing w:val="-5"/>
          <w:sz w:val="28"/>
          <w:szCs w:val="28"/>
        </w:rPr>
        <w:t>2.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5"/>
          <w:sz w:val="28"/>
          <w:szCs w:val="28"/>
        </w:rPr>
        <w:t xml:space="preserve">Осуществление в отношении земельного участка кадастровых работ. 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 w:rsidRPr="007240CF">
        <w:rPr>
          <w:rFonts w:ascii="Times New Roman" w:hAnsi="Times New Roman"/>
          <w:spacing w:val="-4"/>
          <w:sz w:val="28"/>
          <w:szCs w:val="28"/>
        </w:rPr>
        <w:t>3.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4"/>
          <w:sz w:val="28"/>
          <w:szCs w:val="28"/>
        </w:rPr>
        <w:t xml:space="preserve">Изготовление схемы расположения земельного участка на кадастровом плане или </w:t>
      </w:r>
      <w:r w:rsidRPr="007240CF">
        <w:rPr>
          <w:rFonts w:ascii="Times New Roman" w:hAnsi="Times New Roman"/>
          <w:spacing w:val="-5"/>
          <w:sz w:val="28"/>
          <w:szCs w:val="28"/>
        </w:rPr>
        <w:t>кадастровой карте соответствующей территории.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 w:rsidRPr="007240CF">
        <w:rPr>
          <w:rFonts w:ascii="Times New Roman" w:hAnsi="Times New Roman"/>
          <w:spacing w:val="-5"/>
          <w:sz w:val="28"/>
          <w:szCs w:val="28"/>
        </w:rPr>
        <w:t>4.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5"/>
          <w:sz w:val="28"/>
          <w:szCs w:val="28"/>
        </w:rPr>
        <w:t xml:space="preserve">Получение технического (кадастрового) паспорта на здание, строение, </w:t>
      </w:r>
      <w:r w:rsidRPr="007240CF">
        <w:rPr>
          <w:rFonts w:ascii="Times New Roman" w:hAnsi="Times New Roman"/>
          <w:spacing w:val="-7"/>
          <w:sz w:val="28"/>
          <w:szCs w:val="28"/>
        </w:rPr>
        <w:t>сооружение.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 w:rsidRPr="007240CF">
        <w:rPr>
          <w:rFonts w:ascii="Times New Roman" w:hAnsi="Times New Roman"/>
          <w:spacing w:val="-5"/>
          <w:sz w:val="28"/>
          <w:szCs w:val="28"/>
        </w:rPr>
        <w:t>5.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240CF">
        <w:rPr>
          <w:rFonts w:ascii="Times New Roman" w:hAnsi="Times New Roman"/>
          <w:sz w:val="28"/>
          <w:szCs w:val="28"/>
        </w:rPr>
        <w:t xml:space="preserve">Подготовка проектной документации на рекламную конструкцию. 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Pr="007240CF">
        <w:rPr>
          <w:rFonts w:ascii="Times New Roman" w:hAnsi="Times New Roman"/>
          <w:sz w:val="28"/>
          <w:szCs w:val="28"/>
        </w:rPr>
        <w:t>.Изготовление технического паспорта жилого помещения.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7240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40CF">
        <w:rPr>
          <w:rFonts w:ascii="Times New Roman" w:hAnsi="Times New Roman"/>
          <w:sz w:val="28"/>
          <w:szCs w:val="28"/>
        </w:rPr>
        <w:t>Изготовление поэтажного плана дома.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8</w:t>
      </w:r>
      <w:r w:rsidRPr="007240CF"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3"/>
          <w:sz w:val="28"/>
          <w:szCs w:val="28"/>
        </w:rPr>
        <w:t xml:space="preserve">Изготовление проекта реконструкции нежилого помещения в целях признания </w:t>
      </w:r>
      <w:r w:rsidRPr="007240CF">
        <w:rPr>
          <w:rFonts w:ascii="Times New Roman" w:hAnsi="Times New Roman"/>
          <w:sz w:val="28"/>
          <w:szCs w:val="28"/>
        </w:rPr>
        <w:t>его в дальнейшем жилым помещением.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7240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40CF">
        <w:rPr>
          <w:rFonts w:ascii="Times New Roman" w:hAnsi="Times New Roman"/>
          <w:sz w:val="28"/>
          <w:szCs w:val="28"/>
        </w:rPr>
        <w:t xml:space="preserve">Получение технических условий на подключение объекта капитального </w:t>
      </w:r>
      <w:r w:rsidRPr="007240CF">
        <w:rPr>
          <w:rFonts w:ascii="Times New Roman" w:hAnsi="Times New Roman"/>
          <w:spacing w:val="-1"/>
          <w:sz w:val="28"/>
          <w:szCs w:val="28"/>
        </w:rPr>
        <w:t xml:space="preserve">строительства к сетям инженерно-технического обеспечения для объектов </w:t>
      </w:r>
      <w:r w:rsidRPr="007240CF">
        <w:rPr>
          <w:rFonts w:ascii="Times New Roman" w:hAnsi="Times New Roman"/>
          <w:spacing w:val="-5"/>
          <w:sz w:val="28"/>
          <w:szCs w:val="28"/>
        </w:rPr>
        <w:t>реконструкции и строительства.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10</w:t>
      </w:r>
      <w:r w:rsidRPr="007240CF">
        <w:rPr>
          <w:rFonts w:ascii="Times New Roman" w:hAnsi="Times New Roman"/>
          <w:spacing w:val="-4"/>
          <w:sz w:val="28"/>
          <w:szCs w:val="28"/>
        </w:rPr>
        <w:t>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4"/>
          <w:sz w:val="28"/>
          <w:szCs w:val="28"/>
        </w:rPr>
        <w:t xml:space="preserve">Выдача акта приемки объекта капитального строительства (в случае </w:t>
      </w:r>
      <w:r w:rsidRPr="007240CF">
        <w:rPr>
          <w:rFonts w:ascii="Times New Roman" w:hAnsi="Times New Roman"/>
          <w:spacing w:val="-5"/>
          <w:sz w:val="28"/>
          <w:szCs w:val="28"/>
        </w:rPr>
        <w:t xml:space="preserve">осуществления строительства, реконструкции на основании договора). 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>11</w:t>
      </w:r>
      <w:r w:rsidRPr="007240CF">
        <w:rPr>
          <w:rFonts w:ascii="Times New Roman" w:hAnsi="Times New Roman"/>
          <w:spacing w:val="-3"/>
          <w:sz w:val="28"/>
          <w:szCs w:val="28"/>
        </w:rPr>
        <w:t>.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3"/>
          <w:sz w:val="28"/>
          <w:szCs w:val="28"/>
        </w:rPr>
        <w:t xml:space="preserve">Выдача документа, подтверждающего соответствие построенного, </w:t>
      </w:r>
      <w:r w:rsidRPr="007240CF">
        <w:rPr>
          <w:rFonts w:ascii="Times New Roman" w:hAnsi="Times New Roman"/>
          <w:spacing w:val="-4"/>
          <w:sz w:val="28"/>
          <w:szCs w:val="28"/>
        </w:rPr>
        <w:t>реконструир</w:t>
      </w:r>
      <w:r>
        <w:rPr>
          <w:rFonts w:ascii="Times New Roman" w:hAnsi="Times New Roman"/>
          <w:spacing w:val="-4"/>
          <w:sz w:val="28"/>
          <w:szCs w:val="28"/>
        </w:rPr>
        <w:t xml:space="preserve">ованного объекта </w:t>
      </w:r>
      <w:r w:rsidRPr="007240CF">
        <w:rPr>
          <w:rFonts w:ascii="Times New Roman" w:hAnsi="Times New Roman"/>
          <w:spacing w:val="-4"/>
          <w:sz w:val="28"/>
          <w:szCs w:val="28"/>
        </w:rPr>
        <w:t xml:space="preserve">капитального строительства требованиям </w:t>
      </w:r>
      <w:r w:rsidRPr="007240CF">
        <w:rPr>
          <w:rFonts w:ascii="Times New Roman" w:hAnsi="Times New Roman"/>
          <w:spacing w:val="-5"/>
          <w:sz w:val="28"/>
          <w:szCs w:val="28"/>
        </w:rPr>
        <w:t>технических регламентов.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12</w:t>
      </w:r>
      <w:r w:rsidRPr="007240CF">
        <w:rPr>
          <w:rFonts w:ascii="Times New Roman" w:hAnsi="Times New Roman"/>
          <w:spacing w:val="-2"/>
          <w:sz w:val="28"/>
          <w:szCs w:val="28"/>
        </w:rPr>
        <w:t>.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2"/>
          <w:sz w:val="28"/>
          <w:szCs w:val="28"/>
        </w:rPr>
        <w:t xml:space="preserve">Выдача документа, подтверждающего соответствие параметров построенного, </w:t>
      </w:r>
      <w:r w:rsidRPr="007240CF">
        <w:rPr>
          <w:rFonts w:ascii="Times New Roman" w:hAnsi="Times New Roman"/>
          <w:spacing w:val="-4"/>
          <w:sz w:val="28"/>
          <w:szCs w:val="28"/>
        </w:rPr>
        <w:t xml:space="preserve">реконструированного объекта капитального строительства проектной </w:t>
      </w:r>
      <w:r w:rsidRPr="007240CF">
        <w:rPr>
          <w:rFonts w:ascii="Times New Roman" w:hAnsi="Times New Roman"/>
          <w:spacing w:val="-2"/>
          <w:sz w:val="28"/>
          <w:szCs w:val="28"/>
        </w:rPr>
        <w:t xml:space="preserve">документации, за исключением случаев осуществления  строительства, </w:t>
      </w:r>
      <w:r w:rsidRPr="007240CF">
        <w:rPr>
          <w:rFonts w:ascii="Times New Roman" w:hAnsi="Times New Roman"/>
          <w:spacing w:val="-5"/>
          <w:sz w:val="28"/>
          <w:szCs w:val="28"/>
        </w:rPr>
        <w:t>реконструкции объектов индивидуального жилищного строительства.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5"/>
          <w:sz w:val="28"/>
          <w:szCs w:val="28"/>
        </w:rPr>
        <w:t xml:space="preserve">13. </w:t>
      </w:r>
      <w:r w:rsidRPr="007240CF">
        <w:rPr>
          <w:rFonts w:ascii="Times New Roman" w:hAnsi="Times New Roman"/>
          <w:spacing w:val="-4"/>
          <w:sz w:val="28"/>
          <w:szCs w:val="28"/>
        </w:rPr>
        <w:t xml:space="preserve">Выдача документа, подтверждающего соответствие построенного, реконструированного объекта капитального строительства техническим условиям. 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3"/>
          <w:sz w:val="28"/>
          <w:szCs w:val="28"/>
        </w:rPr>
        <w:t xml:space="preserve">14. </w:t>
      </w:r>
      <w:r w:rsidRPr="007240CF">
        <w:rPr>
          <w:rFonts w:ascii="Times New Roman" w:hAnsi="Times New Roman"/>
          <w:spacing w:val="-3"/>
          <w:sz w:val="28"/>
          <w:szCs w:val="28"/>
        </w:rPr>
        <w:t xml:space="preserve">Изготовление проекта переустройства и (или) перепланировки </w:t>
      </w:r>
      <w:r w:rsidRPr="007240CF">
        <w:rPr>
          <w:rFonts w:ascii="Times New Roman" w:hAnsi="Times New Roman"/>
          <w:spacing w:val="-4"/>
          <w:sz w:val="28"/>
          <w:szCs w:val="28"/>
        </w:rPr>
        <w:t xml:space="preserve">переустраиваемого и (или) перепланируемого жилого (нежилого) помещения. 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15</w:t>
      </w:r>
      <w:r w:rsidRPr="007240CF">
        <w:rPr>
          <w:rFonts w:ascii="Times New Roman" w:hAnsi="Times New Roman"/>
          <w:spacing w:val="-4"/>
          <w:sz w:val="28"/>
          <w:szCs w:val="28"/>
        </w:rPr>
        <w:t>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4"/>
          <w:sz w:val="28"/>
          <w:szCs w:val="28"/>
        </w:rPr>
        <w:t>Выдача заключения о техническом состоянии основных строительных конструкций здания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4"/>
          <w:sz w:val="28"/>
          <w:szCs w:val="28"/>
        </w:rPr>
        <w:t xml:space="preserve">в целях признания жилых помещений пригодными </w:t>
      </w:r>
      <w:r w:rsidRPr="007240CF">
        <w:rPr>
          <w:rFonts w:ascii="Times New Roman" w:hAnsi="Times New Roman"/>
          <w:sz w:val="28"/>
          <w:szCs w:val="28"/>
        </w:rPr>
        <w:t>(непригодными) для проживания.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16</w:t>
      </w:r>
      <w:r w:rsidRPr="007240CF">
        <w:rPr>
          <w:rFonts w:ascii="Times New Roman" w:hAnsi="Times New Roman"/>
          <w:spacing w:val="-4"/>
          <w:sz w:val="28"/>
          <w:szCs w:val="28"/>
        </w:rPr>
        <w:t>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4"/>
          <w:sz w:val="28"/>
          <w:szCs w:val="28"/>
        </w:rPr>
        <w:t>Выдача заключения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-4"/>
          <w:sz w:val="28"/>
          <w:szCs w:val="28"/>
        </w:rPr>
        <w:t xml:space="preserve">санитарно-эпидемиологической экспертизы в целях </w:t>
      </w:r>
      <w:r w:rsidRPr="007240CF">
        <w:rPr>
          <w:rFonts w:ascii="Times New Roman" w:hAnsi="Times New Roman"/>
          <w:sz w:val="28"/>
          <w:szCs w:val="28"/>
        </w:rPr>
        <w:t xml:space="preserve">признания жилых помещений пригодными (непригодными) для проживания. </w:t>
      </w:r>
    </w:p>
    <w:p w:rsidR="00FE163B" w:rsidRPr="007240CF" w:rsidRDefault="00FE163B" w:rsidP="007240CF">
      <w:pPr>
        <w:pStyle w:val="NoSpacing"/>
        <w:ind w:firstLine="35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7240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40CF">
        <w:rPr>
          <w:rFonts w:ascii="Times New Roman" w:hAnsi="Times New Roman"/>
          <w:sz w:val="28"/>
          <w:szCs w:val="28"/>
        </w:rPr>
        <w:t xml:space="preserve">Изготовление проекта (плана трассы) подземных коммуникаций. </w:t>
      </w:r>
    </w:p>
    <w:p w:rsidR="00FE163B" w:rsidRPr="008A0A06" w:rsidRDefault="00FE163B" w:rsidP="008A0A06">
      <w:pPr>
        <w:pStyle w:val="NoSpacing"/>
        <w:ind w:firstLine="356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18</w:t>
      </w:r>
      <w:r w:rsidRPr="007240CF">
        <w:rPr>
          <w:rFonts w:ascii="Times New Roman" w:hAnsi="Times New Roman"/>
          <w:spacing w:val="2"/>
          <w:sz w:val="28"/>
          <w:szCs w:val="28"/>
        </w:rPr>
        <w:t>.</w:t>
      </w:r>
      <w:r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7240CF">
        <w:rPr>
          <w:rFonts w:ascii="Times New Roman" w:hAnsi="Times New Roman"/>
          <w:spacing w:val="2"/>
          <w:sz w:val="28"/>
          <w:szCs w:val="28"/>
        </w:rPr>
        <w:t xml:space="preserve">Изготовление проектной документации на проведение работ по сохранению </w:t>
      </w:r>
      <w:r w:rsidRPr="007240CF">
        <w:rPr>
          <w:rFonts w:ascii="Times New Roman" w:hAnsi="Times New Roman"/>
          <w:spacing w:val="-5"/>
          <w:sz w:val="28"/>
          <w:szCs w:val="28"/>
        </w:rPr>
        <w:t xml:space="preserve">объекта культурного наследия местного (муниципального) значения. </w:t>
      </w:r>
    </w:p>
    <w:sectPr w:rsidR="00FE163B" w:rsidRPr="008A0A06" w:rsidSect="00AB1EFF">
      <w:pgSz w:w="11906" w:h="16838"/>
      <w:pgMar w:top="28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388B2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89EB1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4D224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00E89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EAC9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8F6E2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520F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04C34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BED3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74874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774"/>
    <w:rsid w:val="00024CAC"/>
    <w:rsid w:val="00062B64"/>
    <w:rsid w:val="00063B1B"/>
    <w:rsid w:val="000F2D96"/>
    <w:rsid w:val="0012235E"/>
    <w:rsid w:val="001D52C8"/>
    <w:rsid w:val="001E0F37"/>
    <w:rsid w:val="002C48C0"/>
    <w:rsid w:val="002D375C"/>
    <w:rsid w:val="002F0B67"/>
    <w:rsid w:val="002F1303"/>
    <w:rsid w:val="003502B6"/>
    <w:rsid w:val="00350647"/>
    <w:rsid w:val="003530A8"/>
    <w:rsid w:val="00361295"/>
    <w:rsid w:val="003761D6"/>
    <w:rsid w:val="0039580C"/>
    <w:rsid w:val="00413DE9"/>
    <w:rsid w:val="0041444C"/>
    <w:rsid w:val="0049538B"/>
    <w:rsid w:val="004B29C5"/>
    <w:rsid w:val="004F0783"/>
    <w:rsid w:val="00517275"/>
    <w:rsid w:val="0055602A"/>
    <w:rsid w:val="0057130F"/>
    <w:rsid w:val="00571FDD"/>
    <w:rsid w:val="00576770"/>
    <w:rsid w:val="005A48BC"/>
    <w:rsid w:val="005E6662"/>
    <w:rsid w:val="005E671C"/>
    <w:rsid w:val="00655108"/>
    <w:rsid w:val="006642D9"/>
    <w:rsid w:val="00684E3C"/>
    <w:rsid w:val="006C1BE2"/>
    <w:rsid w:val="006C1FA2"/>
    <w:rsid w:val="007240CF"/>
    <w:rsid w:val="007379FC"/>
    <w:rsid w:val="0078277A"/>
    <w:rsid w:val="007D3D68"/>
    <w:rsid w:val="00887260"/>
    <w:rsid w:val="008874B5"/>
    <w:rsid w:val="008A0A06"/>
    <w:rsid w:val="008C2453"/>
    <w:rsid w:val="008E228F"/>
    <w:rsid w:val="00932C0A"/>
    <w:rsid w:val="009E095A"/>
    <w:rsid w:val="009F194A"/>
    <w:rsid w:val="00A024F7"/>
    <w:rsid w:val="00A02D42"/>
    <w:rsid w:val="00A15774"/>
    <w:rsid w:val="00A4587F"/>
    <w:rsid w:val="00A762FA"/>
    <w:rsid w:val="00A8493E"/>
    <w:rsid w:val="00A86EB0"/>
    <w:rsid w:val="00AB1EFF"/>
    <w:rsid w:val="00AE12AD"/>
    <w:rsid w:val="00AF4735"/>
    <w:rsid w:val="00B165C8"/>
    <w:rsid w:val="00B64742"/>
    <w:rsid w:val="00BA1E24"/>
    <w:rsid w:val="00BB4EAE"/>
    <w:rsid w:val="00BD4650"/>
    <w:rsid w:val="00BE3A20"/>
    <w:rsid w:val="00C2311F"/>
    <w:rsid w:val="00C70F7A"/>
    <w:rsid w:val="00CE54CA"/>
    <w:rsid w:val="00CF0767"/>
    <w:rsid w:val="00D81EAA"/>
    <w:rsid w:val="00DE7EFC"/>
    <w:rsid w:val="00E017AC"/>
    <w:rsid w:val="00E41A89"/>
    <w:rsid w:val="00ED3F68"/>
    <w:rsid w:val="00F04F1B"/>
    <w:rsid w:val="00F82E8C"/>
    <w:rsid w:val="00FE1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2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A15774"/>
    <w:rPr>
      <w:rFonts w:cs="Times New Roman"/>
      <w:i/>
      <w:iCs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E671C"/>
    <w:rPr>
      <w:rFonts w:cs="Times New Roman"/>
      <w:sz w:val="22"/>
      <w:szCs w:val="22"/>
      <w:lang w:val="ru-RU" w:eastAsia="ru-RU" w:bidi="ar-SA"/>
    </w:rPr>
  </w:style>
  <w:style w:type="paragraph" w:styleId="NoSpacing">
    <w:name w:val="No Spacing"/>
    <w:link w:val="NoSpacingChar"/>
    <w:uiPriority w:val="99"/>
    <w:qFormat/>
    <w:rsid w:val="005E671C"/>
  </w:style>
  <w:style w:type="paragraph" w:customStyle="1" w:styleId="ConsPlusTitle">
    <w:name w:val="ConsPlusTitle"/>
    <w:uiPriority w:val="99"/>
    <w:rsid w:val="005E671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5E671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379FC"/>
    <w:pPr>
      <w:spacing w:before="120" w:after="24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29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157</TotalTime>
  <Pages>3</Pages>
  <Words>695</Words>
  <Characters>3967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User_MS</cp:lastModifiedBy>
  <cp:revision>25</cp:revision>
  <cp:lastPrinted>2015-02-24T11:43:00Z</cp:lastPrinted>
  <dcterms:created xsi:type="dcterms:W3CDTF">2012-03-19T10:27:00Z</dcterms:created>
  <dcterms:modified xsi:type="dcterms:W3CDTF">2015-03-02T06:24:00Z</dcterms:modified>
</cp:coreProperties>
</file>